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6A" w:rsidRPr="00040638" w:rsidRDefault="00E57F6A" w:rsidP="0004063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  <w:r w:rsidRPr="00040638">
        <w:rPr>
          <w:rFonts w:ascii="Times New Roman" w:hAnsi="Times New Roman"/>
          <w:bCs/>
          <w:sz w:val="26"/>
          <w:szCs w:val="26"/>
        </w:rPr>
        <w:t xml:space="preserve"> </w:t>
      </w:r>
      <w:r w:rsidRPr="001D74F7">
        <w:rPr>
          <w:rFonts w:ascii="Times New Roman" w:hAnsi="Times New Roman"/>
          <w:bCs/>
          <w:sz w:val="26"/>
          <w:szCs w:val="26"/>
        </w:rPr>
        <w:t xml:space="preserve">                  Приложение № 2</w:t>
      </w:r>
    </w:p>
    <w:p w:rsidR="00E57F6A" w:rsidRPr="00040638" w:rsidRDefault="00E57F6A" w:rsidP="0004063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  <w:r w:rsidRPr="00040638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</w:t>
      </w:r>
    </w:p>
    <w:p w:rsidR="00E57F6A" w:rsidRPr="00040638" w:rsidRDefault="00E57F6A" w:rsidP="0004063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  <w:r w:rsidRPr="00040638">
        <w:rPr>
          <w:rFonts w:ascii="Times New Roman" w:hAnsi="Times New Roman"/>
          <w:bCs/>
          <w:sz w:val="26"/>
          <w:szCs w:val="26"/>
        </w:rPr>
        <w:t>Рузаевского муниципального района</w:t>
      </w:r>
    </w:p>
    <w:p w:rsidR="00E57F6A" w:rsidRPr="00040638" w:rsidRDefault="00E57F6A" w:rsidP="0004063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  <w:r w:rsidRPr="00040638">
        <w:rPr>
          <w:rFonts w:ascii="Times New Roman" w:hAnsi="Times New Roman"/>
          <w:bCs/>
          <w:sz w:val="26"/>
          <w:szCs w:val="26"/>
        </w:rPr>
        <w:t>от _____</w:t>
      </w:r>
      <w:r>
        <w:rPr>
          <w:rFonts w:ascii="Times New Roman" w:hAnsi="Times New Roman"/>
          <w:bCs/>
          <w:sz w:val="26"/>
          <w:szCs w:val="26"/>
        </w:rPr>
        <w:t>30.03.2016</w:t>
      </w:r>
      <w:r w:rsidRPr="00040638">
        <w:rPr>
          <w:rFonts w:ascii="Times New Roman" w:hAnsi="Times New Roman"/>
          <w:bCs/>
          <w:sz w:val="26"/>
          <w:szCs w:val="26"/>
        </w:rPr>
        <w:t xml:space="preserve">__ г. № </w:t>
      </w:r>
      <w:r>
        <w:rPr>
          <w:rFonts w:ascii="Times New Roman" w:hAnsi="Times New Roman"/>
          <w:bCs/>
          <w:sz w:val="26"/>
          <w:szCs w:val="26"/>
        </w:rPr>
        <w:t>384</w:t>
      </w:r>
    </w:p>
    <w:p w:rsidR="00E57F6A" w:rsidRPr="001D74F7" w:rsidRDefault="00E57F6A" w:rsidP="00C34EDC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hAnsi="Times New Roman"/>
          <w:sz w:val="24"/>
          <w:szCs w:val="24"/>
        </w:rPr>
      </w:pPr>
    </w:p>
    <w:p w:rsidR="00E57F6A" w:rsidRPr="001D74F7" w:rsidRDefault="00E57F6A" w:rsidP="001D74F7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4"/>
          <w:szCs w:val="24"/>
        </w:rPr>
      </w:pPr>
      <w:r w:rsidRPr="001D74F7">
        <w:rPr>
          <w:rFonts w:ascii="Times New Roman" w:hAnsi="Times New Roman"/>
          <w:sz w:val="24"/>
          <w:szCs w:val="24"/>
        </w:rPr>
        <w:t>«ПРИЛОЖЕНИЕ № 2</w:t>
      </w:r>
    </w:p>
    <w:p w:rsidR="00E57F6A" w:rsidRPr="001D74F7" w:rsidRDefault="00E57F6A" w:rsidP="001D74F7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4"/>
          <w:szCs w:val="24"/>
        </w:rPr>
      </w:pPr>
      <w:r w:rsidRPr="001D74F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57F6A" w:rsidRPr="001D74F7" w:rsidRDefault="00E57F6A" w:rsidP="001D74F7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4"/>
          <w:szCs w:val="24"/>
        </w:rPr>
      </w:pPr>
      <w:r w:rsidRPr="001D74F7">
        <w:rPr>
          <w:rFonts w:ascii="Times New Roman" w:hAnsi="Times New Roman"/>
          <w:sz w:val="24"/>
          <w:szCs w:val="24"/>
        </w:rPr>
        <w:t>Рузаевского муниципального района</w:t>
      </w:r>
    </w:p>
    <w:p w:rsidR="00E57F6A" w:rsidRPr="001D74F7" w:rsidRDefault="00E57F6A" w:rsidP="001D74F7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4"/>
          <w:szCs w:val="24"/>
        </w:rPr>
      </w:pPr>
      <w:r w:rsidRPr="001D74F7">
        <w:rPr>
          <w:rFonts w:ascii="Times New Roman" w:hAnsi="Times New Roman"/>
          <w:sz w:val="24"/>
          <w:szCs w:val="24"/>
        </w:rPr>
        <w:t xml:space="preserve">«Патриотическое воспитание граждан,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D74F7">
        <w:rPr>
          <w:rFonts w:ascii="Times New Roman" w:hAnsi="Times New Roman"/>
          <w:sz w:val="24"/>
          <w:szCs w:val="24"/>
        </w:rPr>
        <w:t>проживающих на территории Рузаевского муниципального района» на 2016 - 2019 годы</w:t>
      </w:r>
    </w:p>
    <w:p w:rsidR="00E57F6A" w:rsidRPr="001D74F7" w:rsidRDefault="00E57F6A" w:rsidP="005F1597">
      <w:pPr>
        <w:pStyle w:val="Heading1"/>
        <w:rPr>
          <w:rFonts w:ascii="Times New Roman" w:hAnsi="Times New Roman" w:cs="Times New Roman"/>
        </w:rPr>
      </w:pPr>
      <w:r w:rsidRPr="001D74F7">
        <w:rPr>
          <w:rFonts w:ascii="Times New Roman" w:hAnsi="Times New Roman" w:cs="Times New Roman"/>
        </w:rPr>
        <w:t xml:space="preserve">Перечень мероприятий </w:t>
      </w:r>
    </w:p>
    <w:p w:rsidR="00E57F6A" w:rsidRPr="001D74F7" w:rsidRDefault="00E57F6A" w:rsidP="005F1597">
      <w:pPr>
        <w:pStyle w:val="NoSpacing"/>
        <w:jc w:val="center"/>
        <w:rPr>
          <w:b/>
        </w:rPr>
      </w:pPr>
    </w:p>
    <w:tbl>
      <w:tblPr>
        <w:tblW w:w="52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120"/>
        <w:gridCol w:w="2073"/>
        <w:gridCol w:w="891"/>
        <w:gridCol w:w="56"/>
        <w:gridCol w:w="1438"/>
        <w:gridCol w:w="203"/>
        <w:gridCol w:w="894"/>
        <w:gridCol w:w="108"/>
        <w:gridCol w:w="991"/>
        <w:gridCol w:w="95"/>
        <w:gridCol w:w="867"/>
        <w:gridCol w:w="236"/>
        <w:gridCol w:w="1505"/>
        <w:gridCol w:w="2680"/>
      </w:tblGrid>
      <w:tr w:rsidR="00E57F6A" w:rsidRPr="00367878" w:rsidTr="009A0D2E">
        <w:trPr>
          <w:tblHeader/>
        </w:trPr>
        <w:tc>
          <w:tcPr>
            <w:tcW w:w="227" w:type="pct"/>
            <w:vMerge w:val="restar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983" w:type="pct"/>
            <w:vMerge w:val="restart"/>
            <w:vAlign w:val="center"/>
          </w:tcPr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653" w:type="pct"/>
            <w:vMerge w:val="restart"/>
            <w:vAlign w:val="center"/>
          </w:tcPr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</w:t>
            </w:r>
          </w:p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819" w:type="pct"/>
            <w:gridSpan w:val="10"/>
            <w:vAlign w:val="center"/>
          </w:tcPr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Объемы финансирования, тыс. руб</w:t>
            </w:r>
          </w:p>
        </w:tc>
        <w:tc>
          <w:tcPr>
            <w:tcW w:w="474" w:type="pct"/>
            <w:vMerge w:val="restart"/>
          </w:tcPr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844" w:type="pct"/>
            <w:vMerge w:val="restart"/>
            <w:vAlign w:val="center"/>
          </w:tcPr>
          <w:p w:rsidR="00E57F6A" w:rsidRPr="00367878" w:rsidRDefault="00E57F6A" w:rsidP="001D7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Исполнители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Merge w:val="restar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0" w:type="pct"/>
            <w:gridSpan w:val="8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В том числе по годам</w:t>
            </w:r>
          </w:p>
        </w:tc>
        <w:tc>
          <w:tcPr>
            <w:tcW w:w="474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F6A" w:rsidRPr="00367878" w:rsidTr="001D74F7">
        <w:trPr>
          <w:trHeight w:val="1016"/>
          <w:tblHeader/>
        </w:trPr>
        <w:tc>
          <w:tcPr>
            <w:tcW w:w="227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46" w:type="pct"/>
            <w:gridSpan w:val="2"/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46" w:type="pct"/>
            <w:gridSpan w:val="2"/>
            <w:tcBorders>
              <w:right w:val="nil"/>
            </w:tcBorders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tcBorders>
              <w:right w:val="nil"/>
            </w:tcBorders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" w:type="pct"/>
            <w:vMerge w:val="restart"/>
            <w:tcBorders>
              <w:left w:val="nil"/>
            </w:tcBorders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6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" w:type="pct"/>
            <w:vMerge/>
            <w:tcBorders>
              <w:left w:val="nil"/>
            </w:tcBorders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патриот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ческий конкурс чтецов (5-18 лет)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4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4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4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«ЦБС» Рузае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ского МР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Интеллектуальная  викт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 xml:space="preserve">рина «Россия – великая космическая держава»  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4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«ЦБС» Рузае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ского МР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 xml:space="preserve">Обновление материалов </w:t>
            </w:r>
          </w:p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«Участники войны -  ур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женцы села»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 xml:space="preserve">Бюджет сельских поселений </w:t>
            </w:r>
          </w:p>
        </w:tc>
        <w:tc>
          <w:tcPr>
            <w:tcW w:w="1819" w:type="pct"/>
            <w:gridSpan w:val="10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КДЦ сельских посел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ний (по согласованию)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Организация и проведение митингов – День Победы,  День памяти и скорби, праздничных патриотич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ских концертов, познав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тельно-игровых программ, встреч  в сельских посел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 xml:space="preserve">ниях 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 xml:space="preserve">Бюджет сельских поселений </w:t>
            </w:r>
          </w:p>
        </w:tc>
        <w:tc>
          <w:tcPr>
            <w:tcW w:w="1819" w:type="pct"/>
            <w:gridSpan w:val="10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КДЦ сельских посел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ний (по согласованию), МБУК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Тождественное меропри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я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тие, посвященное Дню 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щитника Отечества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2" w:type="pct"/>
            <w:vMerge w:val="restart"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День призывника (Горо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д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ской и Республиканский)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Ежегодно в период в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сеннего и осеннего призыва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Упреждение культуры, МБУК «ЦК им. А.В. Ухтомского», МБУК ДК «Орион»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Мероприятие, посвященное Дню вывода войск из 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ф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ганистана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72" w:type="pct"/>
            <w:vMerge w:val="restart"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Районные мероприятия, п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священные дню Победы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Муниципальный конкурс чтецов «Люблю Отчизну» (18-60 лет)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 xml:space="preserve">   80,0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Апрель 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Тематическое мероприятие «Диалог двух поколений»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Ноябрь 2018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МБУК «ЦК им. А.В. Ухтомского»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«Сильные духом». Ко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цертно – конкурсная пр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грамма для молодежи.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Октябрь 2016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«Я люблю тебя малая 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дина!».  Концертная пр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грамма на День города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" w:type="pct"/>
            <w:vMerge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Июнь 2017</w:t>
            </w:r>
          </w:p>
        </w:tc>
        <w:tc>
          <w:tcPr>
            <w:tcW w:w="84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«Слава тебе, победитель солдат!». Викторина для подростков и юношества.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303" w:type="pct"/>
            <w:gridSpan w:val="2"/>
            <w:tcBorders>
              <w:righ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" w:type="pct"/>
            <w:vMerge w:val="restart"/>
            <w:tcBorders>
              <w:left w:val="nil"/>
            </w:tcBorders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Октябрь 2018</w:t>
            </w:r>
          </w:p>
        </w:tc>
        <w:tc>
          <w:tcPr>
            <w:tcW w:w="84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 xml:space="preserve">     14.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научно-практических конференций, семинаров, круглых столов по патриотическому восп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танию подрастающего п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коления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  <w:gridSpan w:val="2"/>
            <w:tcBorders>
              <w:right w:val="nil"/>
            </w:tcBorders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2" w:type="pct"/>
            <w:vMerge/>
            <w:tcBorders>
              <w:left w:val="nil"/>
            </w:tcBorders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 xml:space="preserve">                                  15.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фестиваль детского творчества "Салют Победе!" (в том числе 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граждение ценными пода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ками победителей и приз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ров)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 xml:space="preserve">    190,0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303" w:type="pct"/>
            <w:gridSpan w:val="2"/>
            <w:tcBorders>
              <w:right w:val="nil"/>
            </w:tcBorders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72" w:type="pct"/>
            <w:vMerge/>
            <w:tcBorders>
              <w:left w:val="nil"/>
            </w:tcBorders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Организация поисковых отрядов на базе общеобр</w:t>
            </w:r>
            <w:r w:rsidRPr="00367878">
              <w:rPr>
                <w:rFonts w:ascii="Times New Roman" w:hAnsi="Times New Roman" w:cs="Times New Roman"/>
              </w:rPr>
              <w:t>а</w:t>
            </w:r>
            <w:r w:rsidRPr="00367878">
              <w:rPr>
                <w:rFonts w:ascii="Times New Roman" w:hAnsi="Times New Roman" w:cs="Times New Roman"/>
              </w:rPr>
              <w:t>зовательных учреждений (МБОУ «Пайгармская СОШ», МБОУ «Сузгарье</w:t>
            </w:r>
            <w:r w:rsidRPr="00367878">
              <w:rPr>
                <w:rFonts w:ascii="Times New Roman" w:hAnsi="Times New Roman" w:cs="Times New Roman"/>
              </w:rPr>
              <w:t>в</w:t>
            </w:r>
            <w:r w:rsidRPr="00367878">
              <w:rPr>
                <w:rFonts w:ascii="Times New Roman" w:hAnsi="Times New Roman" w:cs="Times New Roman"/>
              </w:rPr>
              <w:t xml:space="preserve">ская СОШ», МБОУ «СОШ №17», МБОУ «СОШ №7», МБОУ «СОШ №8», МБОУ «Лицей №4», МБОУ «СОШ №10», МБОУ «Гимназия №1»). </w:t>
            </w: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выставок, проведение экскурсий в Республиканский музей "Боевой славы".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75" w:type="pct"/>
            <w:gridSpan w:val="3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Открытие историко-патриотических музеев и комнат боевой славы на 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зе муниципальных образ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вательных учреждений МБОУ « Средняя общео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разовательная школа №7», МБОУ « Средняя общео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разовательная школа №17», МБОУ «Красносельцовская СОШ», МБОУ «Прирече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ская СОШ», МБОУ «Арх-Голицынская СОШ», МБОУ «Болдовская СОШ», МБОУ «Шишкеевская СОШ», МБОУ «Хованщи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ская СОШ».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517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2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75" w:type="pct"/>
            <w:gridSpan w:val="3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образовательные орг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</w:tc>
      </w:tr>
      <w:tr w:rsidR="00E57F6A" w:rsidRPr="00367878" w:rsidTr="009A0D2E">
        <w:trPr>
          <w:trHeight w:val="1170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Проведение фестиваля -конкурса исполнителей патриотической песни «Я люблю тебя, Россия» (в том числе награждение ценн</w:t>
            </w:r>
            <w:r w:rsidRPr="00367878">
              <w:rPr>
                <w:rFonts w:ascii="Times New Roman" w:hAnsi="Times New Roman" w:cs="Times New Roman"/>
              </w:rPr>
              <w:t>ы</w:t>
            </w:r>
            <w:r w:rsidRPr="00367878">
              <w:rPr>
                <w:rFonts w:ascii="Times New Roman" w:hAnsi="Times New Roman" w:cs="Times New Roman"/>
              </w:rPr>
              <w:t>ми подарками победителей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 xml:space="preserve">        17,0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35,0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885BF7">
        <w:trPr>
          <w:trHeight w:val="1513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83" w:type="pct"/>
          </w:tcPr>
          <w:p w:rsidR="00E57F6A" w:rsidRPr="00367878" w:rsidRDefault="00E57F6A" w:rsidP="00885BF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Участие в республиканском</w:t>
            </w:r>
          </w:p>
          <w:p w:rsidR="00E57F6A" w:rsidRPr="00367878" w:rsidRDefault="00E57F6A" w:rsidP="00885BF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фестивале-конкурсе испо</w:t>
            </w:r>
            <w:r w:rsidRPr="00367878">
              <w:rPr>
                <w:rFonts w:ascii="Times New Roman" w:hAnsi="Times New Roman" w:cs="Times New Roman"/>
              </w:rPr>
              <w:t>л</w:t>
            </w:r>
            <w:r w:rsidRPr="00367878">
              <w:rPr>
                <w:rFonts w:ascii="Times New Roman" w:hAnsi="Times New Roman" w:cs="Times New Roman"/>
              </w:rPr>
              <w:t>нителей патриотической песни "Я люблю тебя, Ро</w:t>
            </w:r>
            <w:r w:rsidRPr="00367878">
              <w:rPr>
                <w:rFonts w:ascii="Times New Roman" w:hAnsi="Times New Roman" w:cs="Times New Roman"/>
              </w:rPr>
              <w:t>с</w:t>
            </w:r>
            <w:r w:rsidRPr="00367878">
              <w:rPr>
                <w:rFonts w:ascii="Times New Roman" w:hAnsi="Times New Roman" w:cs="Times New Roman"/>
              </w:rPr>
              <w:t>сия!».</w:t>
            </w:r>
          </w:p>
        </w:tc>
        <w:tc>
          <w:tcPr>
            <w:tcW w:w="653" w:type="pct"/>
          </w:tcPr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885B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12" w:type="pct"/>
          </w:tcPr>
          <w:p w:rsidR="00E57F6A" w:rsidRPr="00367878" w:rsidRDefault="00E57F6A" w:rsidP="00885B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885B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E57F6A" w:rsidRPr="00367878" w:rsidRDefault="00E57F6A" w:rsidP="00885B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E57F6A" w:rsidRPr="00367878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</w:tcPr>
          <w:p w:rsidR="00E57F6A" w:rsidRPr="001D74F7" w:rsidRDefault="00E57F6A" w:rsidP="00885B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Проведение фестиваля-конкурса исполнителей патриотической песни "Живи народная душа!"</w:t>
            </w: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(в том числе награждение ценными подарками поб</w:t>
            </w:r>
            <w:r w:rsidRPr="00367878">
              <w:rPr>
                <w:rFonts w:ascii="Times New Roman" w:hAnsi="Times New Roman" w:cs="Times New Roman"/>
              </w:rPr>
              <w:t>е</w:t>
            </w:r>
            <w:r w:rsidRPr="00367878">
              <w:rPr>
                <w:rFonts w:ascii="Times New Roman" w:hAnsi="Times New Roman" w:cs="Times New Roman"/>
              </w:rPr>
              <w:t>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35,0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Участие в республиканском</w:t>
            </w: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фестивале-конкурсе испо</w:t>
            </w:r>
            <w:r w:rsidRPr="00367878">
              <w:rPr>
                <w:rFonts w:ascii="Times New Roman" w:hAnsi="Times New Roman" w:cs="Times New Roman"/>
              </w:rPr>
              <w:t>л</w:t>
            </w:r>
            <w:r w:rsidRPr="00367878">
              <w:rPr>
                <w:rFonts w:ascii="Times New Roman" w:hAnsi="Times New Roman" w:cs="Times New Roman"/>
              </w:rPr>
              <w:t>нителей патриотической песни "Живи народная д</w:t>
            </w:r>
            <w:r w:rsidRPr="00367878">
              <w:rPr>
                <w:rFonts w:ascii="Times New Roman" w:hAnsi="Times New Roman" w:cs="Times New Roman"/>
              </w:rPr>
              <w:t>у</w:t>
            </w:r>
            <w:r w:rsidRPr="00367878">
              <w:rPr>
                <w:rFonts w:ascii="Times New Roman" w:hAnsi="Times New Roman" w:cs="Times New Roman"/>
              </w:rPr>
              <w:t>ша!"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и проведения конкурсов детского рису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ка, сочинений,  ученич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ских проектов патриотич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ской направленности (в том числе награждение ценн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ы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ми подарками победителей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Участие в республика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ских, Всероссийских  ко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курсах детского рисунка, сочинений,  ученических проектов патриотической направленности.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Проведение муниципал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ь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ных конкурсов на лучшую организацию работы пед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гогов образовательных у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ч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реждений по патриотич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скому воспитанию (в том числе награждение ценн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ы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ми подарками победителей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1D74F7">
        <w:trPr>
          <w:trHeight w:val="2825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Оснащение кадетских кла</w:t>
            </w:r>
            <w:r w:rsidRPr="00367878">
              <w:rPr>
                <w:rFonts w:ascii="Times New Roman" w:hAnsi="Times New Roman" w:cs="Times New Roman"/>
              </w:rPr>
              <w:t>с</w:t>
            </w:r>
            <w:r w:rsidRPr="00367878">
              <w:rPr>
                <w:rFonts w:ascii="Times New Roman" w:hAnsi="Times New Roman" w:cs="Times New Roman"/>
              </w:rPr>
              <w:t>сов</w:t>
            </w:r>
            <w:r w:rsidRPr="0036787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67878">
              <w:rPr>
                <w:rFonts w:ascii="Times New Roman" w:hAnsi="Times New Roman" w:cs="Times New Roman"/>
              </w:rPr>
              <w:t>МБОУ «Средняя общ</w:t>
            </w:r>
            <w:r w:rsidRPr="00367878">
              <w:rPr>
                <w:rFonts w:ascii="Times New Roman" w:hAnsi="Times New Roman" w:cs="Times New Roman"/>
              </w:rPr>
              <w:t>е</w:t>
            </w:r>
            <w:r w:rsidRPr="00367878">
              <w:rPr>
                <w:rFonts w:ascii="Times New Roman" w:hAnsi="Times New Roman" w:cs="Times New Roman"/>
              </w:rPr>
              <w:t>образовательная школа №5», МБОУ «Средняя о</w:t>
            </w:r>
            <w:r w:rsidRPr="00367878">
              <w:rPr>
                <w:rFonts w:ascii="Times New Roman" w:hAnsi="Times New Roman" w:cs="Times New Roman"/>
              </w:rPr>
              <w:t>б</w:t>
            </w:r>
            <w:r w:rsidRPr="00367878">
              <w:rPr>
                <w:rFonts w:ascii="Times New Roman" w:hAnsi="Times New Roman" w:cs="Times New Roman"/>
              </w:rPr>
              <w:t>щеобразовательная школа №10» (приобретение уче</w:t>
            </w:r>
            <w:r w:rsidRPr="00367878">
              <w:rPr>
                <w:rFonts w:ascii="Times New Roman" w:hAnsi="Times New Roman" w:cs="Times New Roman"/>
              </w:rPr>
              <w:t>б</w:t>
            </w:r>
            <w:r w:rsidRPr="00367878">
              <w:rPr>
                <w:rFonts w:ascii="Times New Roman" w:hAnsi="Times New Roman" w:cs="Times New Roman"/>
              </w:rPr>
              <w:t>но-наглядного оборудов</w:t>
            </w:r>
            <w:r w:rsidRPr="00367878">
              <w:rPr>
                <w:rFonts w:ascii="Times New Roman" w:hAnsi="Times New Roman" w:cs="Times New Roman"/>
              </w:rPr>
              <w:t>а</w:t>
            </w:r>
            <w:r w:rsidRPr="00367878">
              <w:rPr>
                <w:rFonts w:ascii="Times New Roman" w:hAnsi="Times New Roman" w:cs="Times New Roman"/>
              </w:rPr>
              <w:t>ния, инвентаря, спортивн</w:t>
            </w:r>
            <w:r w:rsidRPr="00367878">
              <w:rPr>
                <w:rFonts w:ascii="Times New Roman" w:hAnsi="Times New Roman" w:cs="Times New Roman"/>
              </w:rPr>
              <w:t>о</w:t>
            </w:r>
            <w:r w:rsidRPr="00367878">
              <w:rPr>
                <w:rFonts w:ascii="Times New Roman" w:hAnsi="Times New Roman" w:cs="Times New Roman"/>
              </w:rPr>
              <w:t>го оборудования, кадетской формы).</w:t>
            </w:r>
          </w:p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885BF7">
        <w:trPr>
          <w:trHeight w:val="1142"/>
          <w:tblHeader/>
        </w:trPr>
        <w:tc>
          <w:tcPr>
            <w:tcW w:w="227" w:type="pct"/>
          </w:tcPr>
          <w:p w:rsidR="00E57F6A" w:rsidRPr="001D74F7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Участие кадетов в респу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ликанских, всероссийских соревнованиях.</w:t>
            </w:r>
          </w:p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pct"/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1D74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1D74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1D74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12" w:type="pct"/>
          </w:tcPr>
          <w:p w:rsidR="00E57F6A" w:rsidRPr="00367878" w:rsidRDefault="00E57F6A" w:rsidP="001D74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1D74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74" w:type="pct"/>
          </w:tcPr>
          <w:p w:rsidR="00E57F6A" w:rsidRPr="00367878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</w:tcPr>
          <w:p w:rsidR="00E57F6A" w:rsidRPr="001D74F7" w:rsidRDefault="00E57F6A" w:rsidP="001D74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Подготовка и проведение фестивалей и конкурсов патриотической песни, л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тературно-концертных пр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грамм с участием писат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лей, деятелей культуры и искусств (в том числе 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граждение ценными пода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ками победителей и приз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Проведение семинаров- практикумов: "Об опыте совместной работы органов по делам молодежи, вое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ных комиссариатов, Ру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ской православной церкви, Республиканского совета РОСТО (ДОСААФ) по по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д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готовке молодежи к службе в рядах вооруженных сил, к защите Отечества"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12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7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rHeight w:val="540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Участие в торжественном открытии и закрытии "Ва</w:t>
            </w:r>
            <w:r w:rsidRPr="00367878">
              <w:rPr>
                <w:rFonts w:ascii="Times New Roman" w:hAnsi="Times New Roman" w:cs="Times New Roman"/>
              </w:rPr>
              <w:t>х</w:t>
            </w:r>
            <w:r w:rsidRPr="00367878">
              <w:rPr>
                <w:rFonts w:ascii="Times New Roman" w:hAnsi="Times New Roman" w:cs="Times New Roman"/>
              </w:rPr>
              <w:t>ты Памяти".</w:t>
            </w: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19" w:type="pct"/>
            <w:gridSpan w:val="10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67878">
              <w:rPr>
                <w:rFonts w:ascii="Times New Roman" w:hAnsi="Times New Roman"/>
              </w:rPr>
              <w:t>в рамках текущего финансирования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rHeight w:val="842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Организация  Пост N 1.</w:t>
            </w:r>
          </w:p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rHeight w:val="1080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конкурса рисунков на 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фальте «Я рисую мир» (в том числе награждение ценными подарками поб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дителей и призеров).</w:t>
            </w:r>
          </w:p>
        </w:tc>
        <w:tc>
          <w:tcPr>
            <w:tcW w:w="653" w:type="pct"/>
            <w:vMerge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Подготовка и проведение спартакиад, спортивных игр, соревнований (в том числе награждение ценн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ы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ми подарками победителей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Проведение военно- спо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тивных игр среди отрядов "Движение юных патри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тов", кадетов, "ЮДМ" (в том числе награждение ценными подарками поб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конкурса-фестиваля юных инспекторов движения "Безопасное колесо" среди учащихся общеобразов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тельных учреждений (в том числе награждение ценн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ы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ми подарками победителей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Проведение смотров-конкурсов историко-краеведческих музеев на базе образовательных у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ч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реждений (в том числе н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граждение ценными пода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ками победителей и приз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rHeight w:val="1815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Проведение олимпиады по школьному краеведению (в том числе награждение ценными подарками поб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дителей и призеров).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rHeight w:val="810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Участие в республиканской олимпиаде  по школьному краеведению.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конкурсов с участием общеобразов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а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тельных организаций, п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священных выводу сове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ских войск из Афганистана.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83" w:type="pct"/>
            <w:vAlign w:val="center"/>
          </w:tcPr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Разработка и создание учебно-методических мат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е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риалов, пособий по патри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тическому воспитанию м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367878">
              <w:rPr>
                <w:rFonts w:ascii="Times New Roman" w:hAnsi="Times New Roman"/>
                <w:sz w:val="24"/>
                <w:szCs w:val="24"/>
              </w:rPr>
              <w:t>лодежи.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040638">
        <w:trPr>
          <w:trHeight w:val="1205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Организация встреч ветер</w:t>
            </w:r>
            <w:r w:rsidRPr="00367878">
              <w:rPr>
                <w:rFonts w:ascii="Times New Roman" w:hAnsi="Times New Roman" w:cs="Times New Roman"/>
              </w:rPr>
              <w:t>а</w:t>
            </w:r>
            <w:r w:rsidRPr="00367878">
              <w:rPr>
                <w:rFonts w:ascii="Times New Roman" w:hAnsi="Times New Roman" w:cs="Times New Roman"/>
              </w:rPr>
              <w:t>нов войны и труда с уч</w:t>
            </w:r>
            <w:r w:rsidRPr="00367878">
              <w:rPr>
                <w:rFonts w:ascii="Times New Roman" w:hAnsi="Times New Roman" w:cs="Times New Roman"/>
              </w:rPr>
              <w:t>а</w:t>
            </w:r>
            <w:r w:rsidRPr="00367878">
              <w:rPr>
                <w:rFonts w:ascii="Times New Roman" w:hAnsi="Times New Roman" w:cs="Times New Roman"/>
              </w:rPr>
              <w:t>щимися общеобразовател</w:t>
            </w:r>
            <w:r w:rsidRPr="00367878">
              <w:rPr>
                <w:rFonts w:ascii="Times New Roman" w:hAnsi="Times New Roman" w:cs="Times New Roman"/>
              </w:rPr>
              <w:t>ь</w:t>
            </w:r>
            <w:r w:rsidRPr="00367878">
              <w:rPr>
                <w:rFonts w:ascii="Times New Roman" w:hAnsi="Times New Roman" w:cs="Times New Roman"/>
              </w:rPr>
              <w:t>ных школ.</w:t>
            </w:r>
          </w:p>
          <w:p w:rsidR="00E57F6A" w:rsidRPr="00367878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19" w:type="pct"/>
            <w:gridSpan w:val="10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«ИМЦ», 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б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разовательные орган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Организация и проведение выставок, творческих встреч, акций.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99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17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Создание единой информ</w:t>
            </w:r>
            <w:r w:rsidRPr="00367878">
              <w:rPr>
                <w:rFonts w:ascii="Times New Roman" w:hAnsi="Times New Roman" w:cs="Times New Roman"/>
              </w:rPr>
              <w:t>а</w:t>
            </w:r>
            <w:r w:rsidRPr="00367878">
              <w:rPr>
                <w:rFonts w:ascii="Times New Roman" w:hAnsi="Times New Roman" w:cs="Times New Roman"/>
              </w:rPr>
              <w:t>ционно-справочной сист</w:t>
            </w:r>
            <w:r w:rsidRPr="00367878">
              <w:rPr>
                <w:rFonts w:ascii="Times New Roman" w:hAnsi="Times New Roman" w:cs="Times New Roman"/>
              </w:rPr>
              <w:t>е</w:t>
            </w:r>
            <w:r w:rsidRPr="00367878">
              <w:rPr>
                <w:rFonts w:ascii="Times New Roman" w:hAnsi="Times New Roman" w:cs="Times New Roman"/>
              </w:rPr>
              <w:t>мы (базы данных) о защи</w:t>
            </w:r>
            <w:r w:rsidRPr="00367878">
              <w:rPr>
                <w:rFonts w:ascii="Times New Roman" w:hAnsi="Times New Roman" w:cs="Times New Roman"/>
              </w:rPr>
              <w:t>т</w:t>
            </w:r>
            <w:r w:rsidRPr="00367878">
              <w:rPr>
                <w:rFonts w:ascii="Times New Roman" w:hAnsi="Times New Roman" w:cs="Times New Roman"/>
              </w:rPr>
              <w:t>никах Отечества, погибших в годы ВОВ.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19" w:type="pct"/>
            <w:gridSpan w:val="10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83" w:type="pct"/>
          </w:tcPr>
          <w:p w:rsidR="00E57F6A" w:rsidRPr="00367878" w:rsidRDefault="00E57F6A" w:rsidP="001D74F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 xml:space="preserve"> Развитие волонтерского движения среди детей и молодежи. Организация и проведение семинаров, круглых столов, акций и др. мероприятий с участием волонтеров.</w:t>
            </w:r>
          </w:p>
        </w:tc>
        <w:tc>
          <w:tcPr>
            <w:tcW w:w="653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35" w:type="pct"/>
            <w:gridSpan w:val="3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42" w:type="pct"/>
            <w:gridSpan w:val="2"/>
          </w:tcPr>
          <w:p w:rsidR="00E57F6A" w:rsidRPr="00367878" w:rsidRDefault="00E57F6A" w:rsidP="009A0D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6787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45" w:type="pct"/>
            <w:gridSpan w:val="2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</w:rPr>
              <w:t>20,0</w:t>
            </w:r>
          </w:p>
        </w:tc>
        <w:tc>
          <w:tcPr>
            <w:tcW w:w="474" w:type="pct"/>
            <w:vAlign w:val="center"/>
          </w:tcPr>
          <w:p w:rsidR="00E57F6A" w:rsidRPr="00367878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2016-2019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ния, МБУ «ИМЦ»</w:t>
            </w:r>
          </w:p>
        </w:tc>
      </w:tr>
      <w:tr w:rsidR="00E57F6A" w:rsidRPr="00367878" w:rsidTr="001D74F7">
        <w:trPr>
          <w:trHeight w:val="3680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Проведение масштабных мероприятий туристской, спортивной и военно-патриотической направле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ности с использованием 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временного оборудования для формирования единой модели гражданско-патриотического воспит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 детей, подростков и молодежи на территории Рузаевского муниципальн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го района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Военкомат (по соглас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ОМВД России по РМР  (по согласованию)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Местное отделение ДОСААФ России г. Р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у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заевка(по согласов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Уроки мужества и патри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тизма в школах Рузаевского муниципального района.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МР,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тельные организации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Муниципальный этап ре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публиканского конкурса «Лучший поисковик года»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Ру-заевского МР,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образовательные орг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Военно - патриотическая игра «Зарница»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 xml:space="preserve">  35,0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Ру-заевского МР, образ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вательные организации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Выездная военно-тактическая игра «Снежная крепость»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 Февраль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Ру-заевского МР, образ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вательные организации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Спартакиада допризывной молодежи «Защитник От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чества»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МР,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тельные организации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Военкомат(по соглас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Местное отделение ДОСААФ России г. Р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у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заевка(по согласов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Акции «Бессмертный полк»,</w:t>
            </w:r>
          </w:p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«Георгиевская ленточка»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тельные организации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Военно- полевой лагерь «Юный патриот» для по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д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ростков, состоящих на уч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 в ОПДН отдела МВД России по Рузаевскому м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у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ниципальному району Ре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публики Мордовия, для бойцов Координационного центра гражданско-патриотического воспит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МР,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тельные организации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Управление образов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Военкомат(по соглас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ОМВД России по РМР(по согласованию)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Местное отделение ДОСААФ России г. Р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у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заевка(по согласов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</w:tr>
      <w:tr w:rsidR="00E57F6A" w:rsidRPr="00367878" w:rsidTr="009A0D2E">
        <w:trPr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День Государственного флага Российской Федер</w:t>
            </w: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ции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 xml:space="preserve">2016-2019 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МР,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образовательные орг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низации.</w:t>
            </w:r>
          </w:p>
        </w:tc>
      </w:tr>
      <w:tr w:rsidR="00E57F6A" w:rsidRPr="00367878" w:rsidTr="009A0D2E">
        <w:trPr>
          <w:trHeight w:val="1952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54 .</w:t>
            </w:r>
          </w:p>
        </w:tc>
        <w:tc>
          <w:tcPr>
            <w:tcW w:w="983" w:type="pct"/>
            <w:vAlign w:val="center"/>
          </w:tcPr>
          <w:p w:rsidR="00E57F6A" w:rsidRPr="001D74F7" w:rsidRDefault="00E57F6A" w:rsidP="001D74F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Профилактическое мер</w:t>
            </w: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Pr="001D74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приятие «Спасибо, нет!», для подростков, состоящих на учете 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в ОПДН отдела МВД России по Рузаевск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му муниципальному району Республики Мордовия</w:t>
            </w:r>
          </w:p>
        </w:tc>
        <w:tc>
          <w:tcPr>
            <w:tcW w:w="653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535" w:type="pct"/>
            <w:gridSpan w:val="3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878">
              <w:rPr>
                <w:rFonts w:ascii="Times New Roman" w:hAnsi="Times New Roman"/>
                <w:sz w:val="20"/>
                <w:szCs w:val="20"/>
              </w:rPr>
              <w:t>в рамках тек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щего финанс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и</w:t>
            </w:r>
            <w:r w:rsidRPr="00367878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316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42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45" w:type="pct"/>
            <w:gridSpan w:val="2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47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2016-2019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844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МАУ «ЦМПиТ» Руз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4F7">
              <w:rPr>
                <w:rFonts w:ascii="Times New Roman" w:hAnsi="Times New Roman"/>
                <w:sz w:val="24"/>
                <w:szCs w:val="24"/>
              </w:rPr>
              <w:t>евского МР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4F7">
              <w:rPr>
                <w:rFonts w:ascii="Times New Roman" w:hAnsi="Times New Roman"/>
                <w:sz w:val="24"/>
                <w:szCs w:val="24"/>
              </w:rPr>
              <w:t>ОМВД России по РМР(по согласованию)</w:t>
            </w:r>
          </w:p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F6A" w:rsidRPr="00367878" w:rsidTr="009A0D2E">
        <w:trPr>
          <w:trHeight w:val="537"/>
          <w:tblHeader/>
        </w:trPr>
        <w:tc>
          <w:tcPr>
            <w:tcW w:w="227" w:type="pct"/>
            <w:vAlign w:val="center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pct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D74F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653" w:type="pct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/>
                <w:sz w:val="24"/>
                <w:szCs w:val="24"/>
              </w:rPr>
              <w:t>4272,0</w:t>
            </w:r>
          </w:p>
        </w:tc>
        <w:tc>
          <w:tcPr>
            <w:tcW w:w="535" w:type="pct"/>
            <w:gridSpan w:val="3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/>
                <w:sz w:val="24"/>
                <w:szCs w:val="24"/>
              </w:rPr>
              <w:t>325,0</w:t>
            </w:r>
          </w:p>
        </w:tc>
        <w:tc>
          <w:tcPr>
            <w:tcW w:w="316" w:type="pct"/>
            <w:gridSpan w:val="2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/>
                <w:sz w:val="24"/>
                <w:szCs w:val="24"/>
              </w:rPr>
              <w:t>1260,0</w:t>
            </w:r>
          </w:p>
        </w:tc>
        <w:tc>
          <w:tcPr>
            <w:tcW w:w="342" w:type="pct"/>
            <w:gridSpan w:val="2"/>
          </w:tcPr>
          <w:p w:rsidR="00E57F6A" w:rsidRPr="001D74F7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/>
                <w:sz w:val="24"/>
                <w:szCs w:val="24"/>
              </w:rPr>
              <w:t>1295,0</w:t>
            </w:r>
          </w:p>
        </w:tc>
        <w:tc>
          <w:tcPr>
            <w:tcW w:w="345" w:type="pct"/>
            <w:gridSpan w:val="2"/>
          </w:tcPr>
          <w:p w:rsidR="00E57F6A" w:rsidRPr="003A50CC" w:rsidRDefault="00E57F6A" w:rsidP="009A0D2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74F7">
              <w:rPr>
                <w:rFonts w:ascii="Times New Roman" w:hAnsi="Times New Roman"/>
                <w:b/>
                <w:sz w:val="24"/>
                <w:szCs w:val="24"/>
              </w:rPr>
              <w:t>1392,0</w:t>
            </w:r>
          </w:p>
          <w:p w:rsidR="00E57F6A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F6A" w:rsidRPr="003A50CC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</w:tcPr>
          <w:p w:rsidR="00E57F6A" w:rsidRPr="00830F5F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</w:tcPr>
          <w:p w:rsidR="00E57F6A" w:rsidRPr="00C50B3A" w:rsidRDefault="00E57F6A" w:rsidP="009A0D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57F6A" w:rsidRPr="00C50B3A" w:rsidRDefault="00E57F6A" w:rsidP="009A0D2E">
      <w:pPr>
        <w:pStyle w:val="Heading1"/>
        <w:jc w:val="left"/>
        <w:rPr>
          <w:rFonts w:ascii="Times New Roman" w:hAnsi="Times New Roman" w:cs="Times New Roman"/>
        </w:rPr>
      </w:pPr>
    </w:p>
    <w:p w:rsidR="00E57F6A" w:rsidRPr="00C50B3A" w:rsidRDefault="00E57F6A" w:rsidP="00CF6536">
      <w:pPr>
        <w:pStyle w:val="Heading1"/>
        <w:jc w:val="left"/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 xml:space="preserve"> </w:t>
      </w:r>
    </w:p>
    <w:sectPr w:rsidR="00E57F6A" w:rsidRPr="00C50B3A" w:rsidSect="009A0D2E">
      <w:pgSz w:w="16837" w:h="11905" w:orient="landscape"/>
      <w:pgMar w:top="709" w:right="800" w:bottom="568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65D4"/>
    <w:multiLevelType w:val="hybridMultilevel"/>
    <w:tmpl w:val="B3FC4236"/>
    <w:lvl w:ilvl="0" w:tplc="FE50DC1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9932800"/>
    <w:multiLevelType w:val="hybridMultilevel"/>
    <w:tmpl w:val="B3FC4236"/>
    <w:lvl w:ilvl="0" w:tplc="FE50DC1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D90749A"/>
    <w:multiLevelType w:val="hybridMultilevel"/>
    <w:tmpl w:val="7566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D62C4B"/>
    <w:multiLevelType w:val="hybridMultilevel"/>
    <w:tmpl w:val="DB6A23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F9161A"/>
    <w:multiLevelType w:val="hybridMultilevel"/>
    <w:tmpl w:val="6D8AC7EA"/>
    <w:lvl w:ilvl="0" w:tplc="ECC00C6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6E98163B"/>
    <w:multiLevelType w:val="hybridMultilevel"/>
    <w:tmpl w:val="C38C6DCA"/>
    <w:lvl w:ilvl="0" w:tplc="3AEA89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F89330E"/>
    <w:multiLevelType w:val="hybridMultilevel"/>
    <w:tmpl w:val="246EE76E"/>
    <w:lvl w:ilvl="0" w:tplc="1DF49672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1EE"/>
    <w:rsid w:val="000106FB"/>
    <w:rsid w:val="000176DE"/>
    <w:rsid w:val="00040638"/>
    <w:rsid w:val="00082607"/>
    <w:rsid w:val="00094550"/>
    <w:rsid w:val="000A03F4"/>
    <w:rsid w:val="000A2D65"/>
    <w:rsid w:val="000C23FB"/>
    <w:rsid w:val="000C79A3"/>
    <w:rsid w:val="000E3DA9"/>
    <w:rsid w:val="000F2E2B"/>
    <w:rsid w:val="001011B4"/>
    <w:rsid w:val="001138DE"/>
    <w:rsid w:val="00122F1E"/>
    <w:rsid w:val="001410F7"/>
    <w:rsid w:val="0015057E"/>
    <w:rsid w:val="0016078A"/>
    <w:rsid w:val="00176939"/>
    <w:rsid w:val="001833EF"/>
    <w:rsid w:val="00186D66"/>
    <w:rsid w:val="00196162"/>
    <w:rsid w:val="001B2A6E"/>
    <w:rsid w:val="001C4391"/>
    <w:rsid w:val="001D1732"/>
    <w:rsid w:val="001D74F7"/>
    <w:rsid w:val="00235FD4"/>
    <w:rsid w:val="00257947"/>
    <w:rsid w:val="002943F4"/>
    <w:rsid w:val="002D125F"/>
    <w:rsid w:val="002E5D25"/>
    <w:rsid w:val="002F202C"/>
    <w:rsid w:val="00306C53"/>
    <w:rsid w:val="00362FC3"/>
    <w:rsid w:val="00367878"/>
    <w:rsid w:val="00377A56"/>
    <w:rsid w:val="00382232"/>
    <w:rsid w:val="003A3213"/>
    <w:rsid w:val="003A4630"/>
    <w:rsid w:val="003A50CC"/>
    <w:rsid w:val="003B022D"/>
    <w:rsid w:val="003B3863"/>
    <w:rsid w:val="0040289E"/>
    <w:rsid w:val="00407BB5"/>
    <w:rsid w:val="00422B2E"/>
    <w:rsid w:val="00444EBF"/>
    <w:rsid w:val="00472B49"/>
    <w:rsid w:val="0048069C"/>
    <w:rsid w:val="00483D3C"/>
    <w:rsid w:val="00495E1F"/>
    <w:rsid w:val="004B0424"/>
    <w:rsid w:val="004B696F"/>
    <w:rsid w:val="004D769E"/>
    <w:rsid w:val="004F455B"/>
    <w:rsid w:val="0051390A"/>
    <w:rsid w:val="0052419E"/>
    <w:rsid w:val="0053711E"/>
    <w:rsid w:val="00540457"/>
    <w:rsid w:val="00553E40"/>
    <w:rsid w:val="005655F1"/>
    <w:rsid w:val="005829C7"/>
    <w:rsid w:val="005D4253"/>
    <w:rsid w:val="005D5C77"/>
    <w:rsid w:val="005E2FC0"/>
    <w:rsid w:val="005F1597"/>
    <w:rsid w:val="005F1A8A"/>
    <w:rsid w:val="006018FF"/>
    <w:rsid w:val="006115A0"/>
    <w:rsid w:val="006431D0"/>
    <w:rsid w:val="00645293"/>
    <w:rsid w:val="006565AE"/>
    <w:rsid w:val="00666340"/>
    <w:rsid w:val="00693B56"/>
    <w:rsid w:val="00694085"/>
    <w:rsid w:val="006C10B4"/>
    <w:rsid w:val="00711D9D"/>
    <w:rsid w:val="00721331"/>
    <w:rsid w:val="0073007A"/>
    <w:rsid w:val="00751A8B"/>
    <w:rsid w:val="00766982"/>
    <w:rsid w:val="00777D90"/>
    <w:rsid w:val="007B0582"/>
    <w:rsid w:val="007B0876"/>
    <w:rsid w:val="007F425A"/>
    <w:rsid w:val="00830F5F"/>
    <w:rsid w:val="00832D31"/>
    <w:rsid w:val="00850A80"/>
    <w:rsid w:val="00866A5D"/>
    <w:rsid w:val="00885BF7"/>
    <w:rsid w:val="008935C7"/>
    <w:rsid w:val="008D6600"/>
    <w:rsid w:val="008F6817"/>
    <w:rsid w:val="00903D42"/>
    <w:rsid w:val="00916622"/>
    <w:rsid w:val="0092027F"/>
    <w:rsid w:val="009216FD"/>
    <w:rsid w:val="0092667E"/>
    <w:rsid w:val="009564C3"/>
    <w:rsid w:val="009629F7"/>
    <w:rsid w:val="00963CDF"/>
    <w:rsid w:val="009975C7"/>
    <w:rsid w:val="009A0D2E"/>
    <w:rsid w:val="009B01CE"/>
    <w:rsid w:val="009D7247"/>
    <w:rsid w:val="009E2810"/>
    <w:rsid w:val="009E6EB9"/>
    <w:rsid w:val="009F18E1"/>
    <w:rsid w:val="009F6DD0"/>
    <w:rsid w:val="00A03B48"/>
    <w:rsid w:val="00A16D6A"/>
    <w:rsid w:val="00A4467D"/>
    <w:rsid w:val="00A55E02"/>
    <w:rsid w:val="00A57A49"/>
    <w:rsid w:val="00A641FA"/>
    <w:rsid w:val="00A709C3"/>
    <w:rsid w:val="00A804AD"/>
    <w:rsid w:val="00A87E63"/>
    <w:rsid w:val="00AB6DA7"/>
    <w:rsid w:val="00AB6DB5"/>
    <w:rsid w:val="00B046EC"/>
    <w:rsid w:val="00B35EEC"/>
    <w:rsid w:val="00B368A5"/>
    <w:rsid w:val="00B65D36"/>
    <w:rsid w:val="00BB5BED"/>
    <w:rsid w:val="00BF4731"/>
    <w:rsid w:val="00C34EDC"/>
    <w:rsid w:val="00C41DF9"/>
    <w:rsid w:val="00C42B7A"/>
    <w:rsid w:val="00C50B3A"/>
    <w:rsid w:val="00C531EE"/>
    <w:rsid w:val="00C60CF4"/>
    <w:rsid w:val="00C72302"/>
    <w:rsid w:val="00C77168"/>
    <w:rsid w:val="00C7776E"/>
    <w:rsid w:val="00CC546E"/>
    <w:rsid w:val="00CE232D"/>
    <w:rsid w:val="00CE4581"/>
    <w:rsid w:val="00CF40EF"/>
    <w:rsid w:val="00CF6536"/>
    <w:rsid w:val="00D0102B"/>
    <w:rsid w:val="00D013AA"/>
    <w:rsid w:val="00D04148"/>
    <w:rsid w:val="00D21345"/>
    <w:rsid w:val="00D56FF6"/>
    <w:rsid w:val="00D74CA5"/>
    <w:rsid w:val="00D80283"/>
    <w:rsid w:val="00DD2626"/>
    <w:rsid w:val="00E12D4C"/>
    <w:rsid w:val="00E303CB"/>
    <w:rsid w:val="00E35D07"/>
    <w:rsid w:val="00E46B01"/>
    <w:rsid w:val="00E57F6A"/>
    <w:rsid w:val="00E73C05"/>
    <w:rsid w:val="00E83587"/>
    <w:rsid w:val="00E947A9"/>
    <w:rsid w:val="00EA3FC2"/>
    <w:rsid w:val="00EA7457"/>
    <w:rsid w:val="00EC4B27"/>
    <w:rsid w:val="00EF742A"/>
    <w:rsid w:val="00F064F6"/>
    <w:rsid w:val="00F209F9"/>
    <w:rsid w:val="00F22DE2"/>
    <w:rsid w:val="00F66F24"/>
    <w:rsid w:val="00F83513"/>
    <w:rsid w:val="00F86107"/>
    <w:rsid w:val="00F90E53"/>
    <w:rsid w:val="00F91D9B"/>
    <w:rsid w:val="00FB29F6"/>
    <w:rsid w:val="00FB334E"/>
    <w:rsid w:val="00FE6443"/>
    <w:rsid w:val="00FE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93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531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31EE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C531EE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C531EE"/>
    <w:rPr>
      <w:rFonts w:cs="Times New Roman"/>
      <w:color w:val="106BBE"/>
    </w:rPr>
  </w:style>
  <w:style w:type="paragraph" w:customStyle="1" w:styleId="a1">
    <w:name w:val="Комментарий"/>
    <w:basedOn w:val="Normal"/>
    <w:next w:val="Normal"/>
    <w:uiPriority w:val="99"/>
    <w:rsid w:val="00C531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2">
    <w:name w:val="Информация об изменениях документа"/>
    <w:basedOn w:val="a1"/>
    <w:next w:val="Normal"/>
    <w:uiPriority w:val="99"/>
    <w:rsid w:val="00C531EE"/>
    <w:rPr>
      <w:i/>
      <w:iCs/>
    </w:rPr>
  </w:style>
  <w:style w:type="paragraph" w:customStyle="1" w:styleId="a3">
    <w:name w:val="Нормальный (таблица)"/>
    <w:basedOn w:val="Normal"/>
    <w:next w:val="Normal"/>
    <w:uiPriority w:val="99"/>
    <w:rsid w:val="00C531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Normal"/>
    <w:next w:val="Normal"/>
    <w:uiPriority w:val="99"/>
    <w:rsid w:val="00C531E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6C10B4"/>
    <w:pPr>
      <w:ind w:left="720"/>
      <w:contextualSpacing/>
    </w:pPr>
    <w:rPr>
      <w:lang w:eastAsia="en-US"/>
    </w:rPr>
  </w:style>
  <w:style w:type="paragraph" w:styleId="NoSpacing">
    <w:name w:val="No Spacing"/>
    <w:uiPriority w:val="99"/>
    <w:qFormat/>
    <w:rsid w:val="005F1597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5F1A8A"/>
    <w:rPr>
      <w:rFonts w:cs="Times New Roman"/>
    </w:rPr>
  </w:style>
  <w:style w:type="paragraph" w:styleId="NormalWeb">
    <w:name w:val="Normal (Web)"/>
    <w:basedOn w:val="Normal"/>
    <w:uiPriority w:val="99"/>
    <w:rsid w:val="005F1A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85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12</Pages>
  <Words>2077</Words>
  <Characters>11845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Приложение № 2</dc:title>
  <dc:subject/>
  <dc:creator>1</dc:creator>
  <cp:keywords/>
  <dc:description/>
  <cp:lastModifiedBy>1</cp:lastModifiedBy>
  <cp:revision>5</cp:revision>
  <cp:lastPrinted>2016-04-19T07:32:00Z</cp:lastPrinted>
  <dcterms:created xsi:type="dcterms:W3CDTF">2016-04-18T08:26:00Z</dcterms:created>
  <dcterms:modified xsi:type="dcterms:W3CDTF">2016-04-19T07:34:00Z</dcterms:modified>
</cp:coreProperties>
</file>